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FBCA8" w14:textId="7B3BAB5A" w:rsidR="00283AFC" w:rsidRPr="00FE4211" w:rsidRDefault="00E52BC8">
      <w:pPr>
        <w:spacing w:line="520" w:lineRule="exact"/>
        <w:ind w:left="480" w:hangingChars="150" w:hanging="480"/>
        <w:rPr>
          <w:rFonts w:asciiTheme="minorEastAsia" w:eastAsiaTheme="minorEastAsia" w:hAnsiTheme="minorEastAsia" w:cs="黑体"/>
          <w:bCs/>
          <w:sz w:val="32"/>
          <w:szCs w:val="32"/>
        </w:rPr>
      </w:pPr>
      <w:r w:rsidRPr="00FE4211">
        <w:rPr>
          <w:rFonts w:asciiTheme="minorEastAsia" w:eastAsiaTheme="minorEastAsia" w:hAnsiTheme="minorEastAsia" w:cs="黑体" w:hint="eastAsia"/>
          <w:bCs/>
          <w:sz w:val="32"/>
          <w:szCs w:val="32"/>
        </w:rPr>
        <w:t>附件：</w:t>
      </w:r>
      <w:r w:rsidR="00281574">
        <w:rPr>
          <w:rFonts w:asciiTheme="minorEastAsia" w:eastAsiaTheme="minorEastAsia" w:hAnsiTheme="minorEastAsia" w:cs="黑体" w:hint="eastAsia"/>
          <w:bCs/>
          <w:sz w:val="32"/>
          <w:szCs w:val="32"/>
        </w:rPr>
        <w:t>4</w:t>
      </w:r>
    </w:p>
    <w:p w14:paraId="1B457DBB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p w14:paraId="53F53CC8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p w14:paraId="4711E6ED" w14:textId="77777777" w:rsidR="002E783D" w:rsidRDefault="005E22CA">
      <w:pPr>
        <w:spacing w:line="520" w:lineRule="exact"/>
        <w:ind w:leftChars="-266" w:hangingChars="116" w:hanging="559"/>
        <w:jc w:val="center"/>
        <w:rPr>
          <w:rFonts w:asciiTheme="minorEastAsia" w:eastAsiaTheme="minorEastAsia" w:hAnsiTheme="minorEastAsia" w:cs="宋体"/>
          <w:b/>
          <w:sz w:val="48"/>
          <w:szCs w:val="48"/>
        </w:rPr>
      </w:pPr>
      <w:r w:rsidRPr="00FE4211">
        <w:rPr>
          <w:rFonts w:asciiTheme="minorEastAsia" w:eastAsiaTheme="minorEastAsia" w:hAnsiTheme="minorEastAsia" w:cs="宋体" w:hint="eastAsia"/>
          <w:b/>
          <w:sz w:val="48"/>
          <w:szCs w:val="48"/>
        </w:rPr>
        <w:t>食品工业营养健康行动</w:t>
      </w:r>
    </w:p>
    <w:p w14:paraId="4607B7E5" w14:textId="77777777" w:rsidR="002E783D" w:rsidRDefault="002E783D">
      <w:pPr>
        <w:spacing w:line="520" w:lineRule="exact"/>
        <w:ind w:leftChars="-266" w:hangingChars="116" w:hanging="559"/>
        <w:jc w:val="center"/>
        <w:rPr>
          <w:rFonts w:asciiTheme="minorEastAsia" w:eastAsiaTheme="minorEastAsia" w:hAnsiTheme="minorEastAsia" w:cs="宋体"/>
          <w:b/>
          <w:sz w:val="48"/>
          <w:szCs w:val="48"/>
        </w:rPr>
      </w:pPr>
    </w:p>
    <w:p w14:paraId="4E523707" w14:textId="509ED5A1" w:rsidR="00283AFC" w:rsidRPr="00FE4211" w:rsidRDefault="005E22CA">
      <w:pPr>
        <w:spacing w:line="520" w:lineRule="exact"/>
        <w:ind w:leftChars="-266" w:hangingChars="116" w:hanging="559"/>
        <w:jc w:val="center"/>
        <w:rPr>
          <w:rFonts w:asciiTheme="minorEastAsia" w:eastAsiaTheme="minorEastAsia" w:hAnsiTheme="minorEastAsia" w:cs="仿宋"/>
          <w:b/>
          <w:sz w:val="48"/>
          <w:szCs w:val="48"/>
        </w:rPr>
      </w:pPr>
      <w:r w:rsidRPr="00FE4211">
        <w:rPr>
          <w:rFonts w:asciiTheme="minorEastAsia" w:eastAsiaTheme="minorEastAsia" w:hAnsiTheme="minorEastAsia" w:cs="宋体" w:hint="eastAsia"/>
          <w:b/>
          <w:sz w:val="48"/>
          <w:szCs w:val="48"/>
        </w:rPr>
        <w:t>核心领导者</w:t>
      </w:r>
      <w:r w:rsidR="00E52BC8" w:rsidRPr="00FE4211">
        <w:rPr>
          <w:rFonts w:asciiTheme="minorEastAsia" w:eastAsiaTheme="minorEastAsia" w:hAnsiTheme="minorEastAsia" w:cs="宋体" w:hint="eastAsia"/>
          <w:b/>
          <w:sz w:val="48"/>
          <w:szCs w:val="48"/>
        </w:rPr>
        <w:t>申报表</w:t>
      </w:r>
    </w:p>
    <w:p w14:paraId="4315DE4F" w14:textId="77777777" w:rsidR="00283AFC" w:rsidRPr="00FE4211" w:rsidRDefault="00283AFC">
      <w:pPr>
        <w:spacing w:line="520" w:lineRule="exact"/>
        <w:ind w:left="560"/>
        <w:jc w:val="center"/>
        <w:rPr>
          <w:rFonts w:asciiTheme="minorEastAsia" w:eastAsiaTheme="minorEastAsia" w:hAnsiTheme="minorEastAsia"/>
          <w:sz w:val="30"/>
          <w:szCs w:val="30"/>
        </w:rPr>
      </w:pPr>
    </w:p>
    <w:p w14:paraId="38FE6394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p w14:paraId="123EE74E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p w14:paraId="123C5A34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p w14:paraId="305D3F94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tbl>
      <w:tblPr>
        <w:tblW w:w="6379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6"/>
        <w:gridCol w:w="4273"/>
      </w:tblGrid>
      <w:tr w:rsidR="00283AFC" w:rsidRPr="00FE4211" w14:paraId="78C63698" w14:textId="77777777">
        <w:trPr>
          <w:trHeight w:val="113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14:paraId="045CDD92" w14:textId="77777777" w:rsidR="00283AFC" w:rsidRPr="00FE4211" w:rsidRDefault="00E52BC8">
            <w:pPr>
              <w:spacing w:line="520" w:lineRule="exact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FE4211">
              <w:rPr>
                <w:rFonts w:asciiTheme="minorEastAsia" w:eastAsiaTheme="minorEastAsia" w:hAnsiTheme="minorEastAsia"/>
                <w:sz w:val="30"/>
                <w:szCs w:val="30"/>
              </w:rPr>
              <w:t>申请人</w:t>
            </w:r>
            <w:r w:rsidRPr="00FE4211">
              <w:rPr>
                <w:rFonts w:asciiTheme="minorEastAsia" w:eastAsiaTheme="minorEastAsia" w:hAnsiTheme="minorEastAsia" w:hint="eastAsia"/>
                <w:sz w:val="30"/>
                <w:szCs w:val="30"/>
              </w:rPr>
              <w:t>（签名）</w:t>
            </w:r>
            <w:r w:rsidRPr="00FE4211">
              <w:rPr>
                <w:rFonts w:asciiTheme="minorEastAsia" w:eastAsiaTheme="minorEastAsia" w:hAnsiTheme="minorEastAsia"/>
                <w:sz w:val="30"/>
                <w:szCs w:val="30"/>
              </w:rPr>
              <w:t>：</w:t>
            </w: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79ACE47B" w14:textId="77777777" w:rsidR="00283AFC" w:rsidRPr="00FE4211" w:rsidRDefault="00283AFC">
            <w:pPr>
              <w:spacing w:line="520" w:lineRule="exac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</w:tr>
      <w:tr w:rsidR="00283AFC" w:rsidRPr="00FE4211" w14:paraId="2CCCCA8B" w14:textId="77777777">
        <w:trPr>
          <w:trHeight w:val="99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14:paraId="6729656B" w14:textId="77777777" w:rsidR="00283AFC" w:rsidRPr="00FE4211" w:rsidRDefault="00E52BC8">
            <w:pPr>
              <w:spacing w:line="520" w:lineRule="exact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FE4211">
              <w:rPr>
                <w:rFonts w:asciiTheme="minorEastAsia" w:eastAsiaTheme="minorEastAsia" w:hAnsiTheme="minorEastAsia"/>
                <w:sz w:val="30"/>
                <w:szCs w:val="30"/>
              </w:rPr>
              <w:t>单位名称：</w:t>
            </w: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3A24B1FB" w14:textId="77777777" w:rsidR="00283AFC" w:rsidRPr="00FE4211" w:rsidRDefault="00E52BC8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FE4211"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         </w:t>
            </w:r>
            <w:r w:rsidRPr="00FE4211">
              <w:rPr>
                <w:rFonts w:asciiTheme="minorEastAsia" w:eastAsiaTheme="minorEastAsia" w:hAnsiTheme="minorEastAsia"/>
                <w:sz w:val="30"/>
                <w:szCs w:val="30"/>
              </w:rPr>
              <w:t>（盖章）</w:t>
            </w:r>
          </w:p>
        </w:tc>
      </w:tr>
      <w:tr w:rsidR="00283AFC" w:rsidRPr="00FE4211" w14:paraId="2733015C" w14:textId="77777777">
        <w:trPr>
          <w:trHeight w:val="68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14:paraId="4783009A" w14:textId="77777777" w:rsidR="00283AFC" w:rsidRPr="00FE4211" w:rsidRDefault="00E52BC8">
            <w:pPr>
              <w:spacing w:line="520" w:lineRule="exact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FE4211">
              <w:rPr>
                <w:rFonts w:asciiTheme="minorEastAsia" w:eastAsiaTheme="minorEastAsia" w:hAnsiTheme="minorEastAsia"/>
                <w:sz w:val="30"/>
                <w:szCs w:val="30"/>
              </w:rPr>
              <w:t>申报时间：</w:t>
            </w: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07BAE014" w14:textId="77777777" w:rsidR="00283AFC" w:rsidRPr="00FE4211" w:rsidRDefault="00E52BC8">
            <w:pPr>
              <w:spacing w:line="520" w:lineRule="exact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FE4211">
              <w:rPr>
                <w:rFonts w:asciiTheme="minorEastAsia" w:eastAsiaTheme="minorEastAsia" w:hAnsiTheme="minorEastAsia"/>
                <w:sz w:val="30"/>
                <w:szCs w:val="30"/>
              </w:rPr>
              <w:t xml:space="preserve">          年      月     日</w:t>
            </w:r>
          </w:p>
        </w:tc>
      </w:tr>
    </w:tbl>
    <w:p w14:paraId="6AC7F2B2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p w14:paraId="13B6936C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p w14:paraId="5E425A58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p w14:paraId="76259E7F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p w14:paraId="1C3E692C" w14:textId="77777777" w:rsidR="00283AFC" w:rsidRPr="00FE4211" w:rsidRDefault="00283AFC">
      <w:pPr>
        <w:spacing w:line="520" w:lineRule="exact"/>
        <w:ind w:left="560"/>
        <w:rPr>
          <w:rFonts w:asciiTheme="minorEastAsia" w:eastAsiaTheme="minorEastAsia" w:hAnsiTheme="minorEastAsia"/>
          <w:sz w:val="30"/>
          <w:szCs w:val="30"/>
        </w:rPr>
      </w:pPr>
    </w:p>
    <w:p w14:paraId="21557A5A" w14:textId="77777777" w:rsidR="00283AFC" w:rsidRPr="00FE4211" w:rsidRDefault="00E52BC8">
      <w:pPr>
        <w:spacing w:line="520" w:lineRule="exact"/>
        <w:ind w:leftChars="-266" w:left="36" w:hangingChars="186" w:hanging="595"/>
        <w:jc w:val="center"/>
        <w:rPr>
          <w:rFonts w:asciiTheme="minorEastAsia" w:eastAsiaTheme="minorEastAsia" w:hAnsiTheme="minorEastAsia"/>
          <w:sz w:val="32"/>
          <w:szCs w:val="32"/>
        </w:rPr>
      </w:pPr>
      <w:r w:rsidRPr="00FE4211">
        <w:rPr>
          <w:rFonts w:asciiTheme="minorEastAsia" w:eastAsiaTheme="minorEastAsia" w:hAnsiTheme="minorEastAsia"/>
          <w:sz w:val="32"/>
          <w:szCs w:val="32"/>
        </w:rPr>
        <w:t>中国</w:t>
      </w:r>
      <w:r w:rsidRPr="00FE4211">
        <w:rPr>
          <w:rFonts w:asciiTheme="minorEastAsia" w:eastAsiaTheme="minorEastAsia" w:hAnsiTheme="minorEastAsia" w:hint="eastAsia"/>
          <w:sz w:val="32"/>
          <w:szCs w:val="32"/>
        </w:rPr>
        <w:t>食品工业</w:t>
      </w:r>
      <w:r w:rsidRPr="00FE4211">
        <w:rPr>
          <w:rFonts w:asciiTheme="minorEastAsia" w:eastAsiaTheme="minorEastAsia" w:hAnsiTheme="minorEastAsia"/>
          <w:sz w:val="32"/>
          <w:szCs w:val="32"/>
        </w:rPr>
        <w:t>协会</w:t>
      </w:r>
      <w:r w:rsidRPr="00FE4211">
        <w:rPr>
          <w:rFonts w:asciiTheme="minorEastAsia" w:eastAsiaTheme="minorEastAsia" w:hAnsiTheme="minorEastAsia" w:hint="eastAsia"/>
          <w:sz w:val="32"/>
          <w:szCs w:val="32"/>
        </w:rPr>
        <w:t>制</w:t>
      </w:r>
    </w:p>
    <w:p w14:paraId="67439F77" w14:textId="77777777" w:rsidR="00283AFC" w:rsidRPr="00FE4211" w:rsidRDefault="00283AFC" w:rsidP="00D646E2">
      <w:pPr>
        <w:spacing w:line="520" w:lineRule="exact"/>
        <w:ind w:leftChars="-266" w:left="36" w:hangingChars="186" w:hanging="595"/>
        <w:jc w:val="center"/>
        <w:rPr>
          <w:rFonts w:asciiTheme="minorEastAsia" w:eastAsiaTheme="minorEastAsia" w:hAnsiTheme="minorEastAsia"/>
          <w:sz w:val="32"/>
          <w:szCs w:val="32"/>
        </w:rPr>
      </w:pPr>
    </w:p>
    <w:p w14:paraId="28499117" w14:textId="77777777" w:rsidR="00283AFC" w:rsidRPr="00FE4211" w:rsidRDefault="00E52BC8" w:rsidP="00D646E2">
      <w:pPr>
        <w:spacing w:line="520" w:lineRule="exact"/>
        <w:ind w:leftChars="-266" w:left="36" w:hangingChars="186" w:hanging="595"/>
        <w:jc w:val="center"/>
        <w:rPr>
          <w:rFonts w:asciiTheme="minorEastAsia" w:eastAsiaTheme="minorEastAsia" w:hAnsiTheme="minorEastAsia"/>
          <w:sz w:val="32"/>
          <w:szCs w:val="32"/>
        </w:rPr>
      </w:pPr>
      <w:r w:rsidRPr="00FE4211">
        <w:rPr>
          <w:rFonts w:asciiTheme="minorEastAsia" w:eastAsiaTheme="minorEastAsia" w:hAnsiTheme="minorEastAsia"/>
          <w:sz w:val="32"/>
          <w:szCs w:val="32"/>
        </w:rPr>
        <w:br w:type="page"/>
      </w:r>
    </w:p>
    <w:tbl>
      <w:tblPr>
        <w:tblW w:w="8959" w:type="dxa"/>
        <w:tblInd w:w="-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9"/>
        <w:gridCol w:w="1276"/>
        <w:gridCol w:w="709"/>
        <w:gridCol w:w="567"/>
        <w:gridCol w:w="425"/>
        <w:gridCol w:w="992"/>
        <w:gridCol w:w="1134"/>
        <w:gridCol w:w="709"/>
        <w:gridCol w:w="35"/>
        <w:gridCol w:w="248"/>
        <w:gridCol w:w="496"/>
        <w:gridCol w:w="744"/>
        <w:gridCol w:w="745"/>
      </w:tblGrid>
      <w:tr w:rsidR="0092291E" w:rsidRPr="00FE4211" w14:paraId="6F62E138" w14:textId="77777777" w:rsidTr="00C96A7D">
        <w:trPr>
          <w:trHeight w:val="624"/>
        </w:trPr>
        <w:tc>
          <w:tcPr>
            <w:tcW w:w="879" w:type="dxa"/>
            <w:tcBorders>
              <w:top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4FF8AC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lastRenderedPageBreak/>
              <w:t>姓名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03A5BD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A39E6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性别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8BF84F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235FBB" w14:textId="7784F258" w:rsidR="00283AFC" w:rsidRPr="00FE4211" w:rsidRDefault="00E52BC8" w:rsidP="00A96005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出生年月</w:t>
            </w:r>
          </w:p>
        </w:tc>
        <w:tc>
          <w:tcPr>
            <w:tcW w:w="2126" w:type="dxa"/>
            <w:gridSpan w:val="4"/>
            <w:tcBorders>
              <w:top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1C5D74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A00CA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二寸</w:t>
            </w:r>
          </w:p>
          <w:p w14:paraId="7A3CEA18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免冠</w:t>
            </w:r>
          </w:p>
          <w:p w14:paraId="0DED9B13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近照</w:t>
            </w:r>
          </w:p>
        </w:tc>
      </w:tr>
      <w:tr w:rsidR="0092291E" w:rsidRPr="00FE4211" w14:paraId="5054E96F" w14:textId="77777777" w:rsidTr="00C96A7D">
        <w:trPr>
          <w:trHeight w:val="624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671FD3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民族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3CAC81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2BC50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党派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F0ED3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FDA48D" w14:textId="354DB423" w:rsidR="00283AFC" w:rsidRPr="00FE4211" w:rsidRDefault="00E52BC8" w:rsidP="00A96005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文化程度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E6BC6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994765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283AFC" w:rsidRPr="00FE4211" w14:paraId="1A472523" w14:textId="77777777" w:rsidTr="00C96A7D">
        <w:trPr>
          <w:trHeight w:val="624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8C3385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工作</w:t>
            </w:r>
          </w:p>
          <w:p w14:paraId="71A15A3E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单位</w:t>
            </w:r>
          </w:p>
        </w:tc>
        <w:tc>
          <w:tcPr>
            <w:tcW w:w="6095" w:type="dxa"/>
            <w:gridSpan w:val="9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FF010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797340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DC6231" w:rsidRPr="00FE4211" w14:paraId="4158581D" w14:textId="77777777" w:rsidTr="00C96A7D">
        <w:trPr>
          <w:trHeight w:val="391"/>
        </w:trPr>
        <w:tc>
          <w:tcPr>
            <w:tcW w:w="879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4E724" w14:textId="77777777" w:rsidR="00DC6231" w:rsidRPr="00FE4211" w:rsidRDefault="00DC6231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现任</w:t>
            </w:r>
          </w:p>
          <w:p w14:paraId="36685CBF" w14:textId="51B3FDC9" w:rsidR="00DC6231" w:rsidRPr="00FE4211" w:rsidRDefault="00DC6231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职务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5821E" w14:textId="2BF9739C" w:rsidR="00DC6231" w:rsidRPr="00FE4211" w:rsidRDefault="00DC6231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0DA6F7" w14:textId="515E79DB" w:rsidR="00DC6231" w:rsidRPr="00FE4211" w:rsidRDefault="00DC6231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职称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8FAC0" w14:textId="77777777" w:rsidR="00DC6231" w:rsidRPr="00FE4211" w:rsidRDefault="00DC6231" w:rsidP="00DC6231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DC6231" w:rsidRPr="00FE4211" w14:paraId="518E454E" w14:textId="77777777" w:rsidTr="00C96A7D">
        <w:trPr>
          <w:trHeight w:val="396"/>
        </w:trPr>
        <w:tc>
          <w:tcPr>
            <w:tcW w:w="879" w:type="dxa"/>
            <w:vMerge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392B7F" w14:textId="77777777" w:rsidR="00DC6231" w:rsidRPr="00FE4211" w:rsidRDefault="00DC6231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BFE6B0" w14:textId="77777777" w:rsidR="00DC6231" w:rsidRPr="00FE4211" w:rsidRDefault="00DC6231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01A263" w14:textId="25E551E3" w:rsidR="00DC6231" w:rsidRPr="00FE4211" w:rsidRDefault="00DC6231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职业资格等级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F0EBAE" w14:textId="77777777" w:rsidR="00DC6231" w:rsidRPr="00FE4211" w:rsidRDefault="00DC6231" w:rsidP="00DC6231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283AFC" w:rsidRPr="00FE4211" w14:paraId="2C11A265" w14:textId="77777777" w:rsidTr="00C96A7D">
        <w:trPr>
          <w:trHeight w:val="624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05AC08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联系</w:t>
            </w:r>
          </w:p>
          <w:p w14:paraId="26A5A1EC" w14:textId="77777777" w:rsidR="00283AFC" w:rsidRPr="00FE4211" w:rsidRDefault="00E52BC8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地址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41AD9B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D46375" w14:textId="72F66F55" w:rsidR="00283AFC" w:rsidRPr="00FE4211" w:rsidRDefault="00E52BC8" w:rsidP="00581268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邮政编码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F8779D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AC488B" w:rsidRPr="00FE4211" w14:paraId="5196EE69" w14:textId="77777777" w:rsidTr="00C96A7D">
        <w:trPr>
          <w:trHeight w:val="624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8FC6CC" w14:textId="77777777" w:rsidR="00AC488B" w:rsidRPr="00FE4211" w:rsidRDefault="00AC488B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电话/</w:t>
            </w:r>
          </w:p>
          <w:p w14:paraId="15CA4C3D" w14:textId="77777777" w:rsidR="00AC488B" w:rsidRPr="00FE4211" w:rsidRDefault="00AC488B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手机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22803E" w14:textId="6FAE6696" w:rsidR="00AC488B" w:rsidRPr="00FE4211" w:rsidRDefault="00AC488B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9E8E90" w14:textId="391C13F2" w:rsidR="00AC488B" w:rsidRPr="00FE4211" w:rsidRDefault="00AC488B" w:rsidP="00AC488B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电子信箱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14E4B7" w14:textId="77777777" w:rsidR="00AC488B" w:rsidRPr="00FE4211" w:rsidRDefault="00AC488B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C06C44" w:rsidRPr="00FE4211" w14:paraId="208C98AD" w14:textId="77777777" w:rsidTr="00C96A7D">
        <w:trPr>
          <w:trHeight w:val="488"/>
        </w:trPr>
        <w:tc>
          <w:tcPr>
            <w:tcW w:w="2864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69B290" w14:textId="3CB5D3F0" w:rsidR="00C06C44" w:rsidRPr="00FE4211" w:rsidRDefault="0091224A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联系人</w:t>
            </w:r>
            <w:r w:rsidR="00A15C6E">
              <w:rPr>
                <w:rFonts w:asciiTheme="minorEastAsia" w:eastAsiaTheme="minorEastAsia" w:hAnsiTheme="minorEastAsia" w:cs="仿宋" w:hint="eastAsia"/>
                <w:bCs/>
                <w:sz w:val="24"/>
              </w:rPr>
              <w:t>姓名职务</w:t>
            </w: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及电话</w:t>
            </w:r>
          </w:p>
        </w:tc>
        <w:tc>
          <w:tcPr>
            <w:tcW w:w="6095" w:type="dxa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3F861" w14:textId="77777777" w:rsidR="00C06C44" w:rsidRPr="00FE4211" w:rsidRDefault="00C06C44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DE451A" w:rsidRPr="00FE4211" w14:paraId="37763027" w14:textId="77777777" w:rsidTr="00134D52">
        <w:trPr>
          <w:trHeight w:val="488"/>
        </w:trPr>
        <w:tc>
          <w:tcPr>
            <w:tcW w:w="598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DA68F1" w14:textId="4DF9AD96" w:rsidR="00DE451A" w:rsidRPr="00FE4211" w:rsidRDefault="00DE451A" w:rsidP="001460FF">
            <w:pPr>
              <w:ind w:firstLineChars="100" w:firstLine="240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目前任职单位是否建立实施营养健康行动管理体系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E7C2C" w14:textId="0FE83DE0" w:rsidR="00DE451A" w:rsidRPr="00FE4211" w:rsidRDefault="00DE451A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是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EA564" w14:textId="77777777" w:rsidR="00DE451A" w:rsidRPr="00FE4211" w:rsidRDefault="00DE451A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B951D" w14:textId="43B33B60" w:rsidR="00DE451A" w:rsidRPr="00FE4211" w:rsidRDefault="00DE451A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否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8E502" w14:textId="76D53EFE" w:rsidR="00DE451A" w:rsidRPr="00FE4211" w:rsidRDefault="00DE451A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6A1776" w:rsidRPr="00FE4211" w14:paraId="06CBF401" w14:textId="77777777" w:rsidTr="00767672">
        <w:trPr>
          <w:trHeight w:val="1077"/>
        </w:trPr>
        <w:tc>
          <w:tcPr>
            <w:tcW w:w="3856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83190" w14:textId="74722A84" w:rsidR="00905C89" w:rsidRPr="00FE4211" w:rsidRDefault="00DE451A" w:rsidP="00767672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目前任职单位</w:t>
            </w:r>
            <w:r w:rsidR="0060495E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申报的</w:t>
            </w:r>
            <w:r w:rsidR="00B95A53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营养健康</w:t>
            </w:r>
            <w:r w:rsidR="00DF2A3B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行动</w:t>
            </w:r>
          </w:p>
          <w:p w14:paraId="00EB2DBF" w14:textId="1CEB4F91" w:rsidR="006A1776" w:rsidRPr="00FE4211" w:rsidRDefault="00B95A53" w:rsidP="00767672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标志性技术</w:t>
            </w:r>
            <w:r w:rsidR="00DF2A3B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和/</w:t>
            </w: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或标志性食品</w:t>
            </w:r>
            <w:r w:rsidR="00DF2A3B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名称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6A8F0" w14:textId="77777777" w:rsidR="006A1776" w:rsidRPr="00FE4211" w:rsidRDefault="006A1776" w:rsidP="00767672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C26026" w:rsidRPr="00FE4211" w14:paraId="30143FB0" w14:textId="77777777" w:rsidTr="00C96A7D">
        <w:trPr>
          <w:trHeight w:val="418"/>
        </w:trPr>
        <w:tc>
          <w:tcPr>
            <w:tcW w:w="879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447D1F" w14:textId="77777777" w:rsidR="00BE49B7" w:rsidRPr="00FE4211" w:rsidRDefault="00BE49B7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申</w:t>
            </w:r>
          </w:p>
          <w:p w14:paraId="724F3E6C" w14:textId="4AFAA97A" w:rsidR="00C26026" w:rsidRPr="00FE4211" w:rsidRDefault="00BE49B7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请</w:t>
            </w:r>
          </w:p>
          <w:p w14:paraId="0AEA93A6" w14:textId="7923ED30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人</w:t>
            </w:r>
          </w:p>
          <w:p w14:paraId="229BBDFD" w14:textId="6E92A5AB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工</w:t>
            </w:r>
          </w:p>
          <w:p w14:paraId="2645193F" w14:textId="63147364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作</w:t>
            </w:r>
          </w:p>
          <w:p w14:paraId="2B99DEBF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proofErr w:type="gramStart"/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履</w:t>
            </w:r>
            <w:proofErr w:type="gramEnd"/>
          </w:p>
          <w:p w14:paraId="43E65D54" w14:textId="4BD453A6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5ACB68" w14:textId="451E2CBD" w:rsidR="00C26026" w:rsidRPr="00FE4211" w:rsidRDefault="00C26026" w:rsidP="0092291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起止时间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3A63D1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所在单位、从事何种技术工作、所任职务</w:t>
            </w:r>
          </w:p>
        </w:tc>
      </w:tr>
      <w:tr w:rsidR="00C26026" w:rsidRPr="00FE4211" w14:paraId="13C6494C" w14:textId="77777777" w:rsidTr="00C96A7D">
        <w:trPr>
          <w:trHeight w:val="496"/>
        </w:trPr>
        <w:tc>
          <w:tcPr>
            <w:tcW w:w="879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C18F5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B6368F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57F7B2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C26026" w:rsidRPr="00FE4211" w14:paraId="43822E64" w14:textId="77777777" w:rsidTr="00C96A7D">
        <w:trPr>
          <w:trHeight w:val="518"/>
        </w:trPr>
        <w:tc>
          <w:tcPr>
            <w:tcW w:w="879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F6B616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B43CC9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CE034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C26026" w:rsidRPr="00FE4211" w14:paraId="72E73978" w14:textId="77777777" w:rsidTr="00C96A7D">
        <w:trPr>
          <w:trHeight w:val="498"/>
        </w:trPr>
        <w:tc>
          <w:tcPr>
            <w:tcW w:w="879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A83C6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DE2DC8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8F0607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C26026" w:rsidRPr="00FE4211" w14:paraId="79156EB8" w14:textId="77777777" w:rsidTr="00C96A7D">
        <w:trPr>
          <w:trHeight w:val="498"/>
        </w:trPr>
        <w:tc>
          <w:tcPr>
            <w:tcW w:w="879" w:type="dxa"/>
            <w:vMerge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0DCDE6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A0CED1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AEEBC" w14:textId="77777777" w:rsidR="00C26026" w:rsidRPr="00FE4211" w:rsidRDefault="00C26026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283AFC" w:rsidRPr="00FE4211" w14:paraId="3E81F989" w14:textId="77777777" w:rsidTr="00C96A7D">
        <w:trPr>
          <w:trHeight w:val="1490"/>
        </w:trPr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4A569" w14:textId="63C9367B" w:rsidR="00283AFC" w:rsidRPr="00FE4211" w:rsidRDefault="00E52BC8" w:rsidP="00F0151C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有何</w:t>
            </w:r>
            <w:r w:rsidR="008A5FED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营养健康相关</w:t>
            </w: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专业特长</w:t>
            </w:r>
            <w:r w:rsidR="00631CE1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和</w:t>
            </w: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学术成就（可附页说明）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9A6785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283AFC" w:rsidRPr="00FE4211" w14:paraId="6A225BAA" w14:textId="77777777" w:rsidTr="00C96A7D">
        <w:trPr>
          <w:trHeight w:val="1483"/>
        </w:trPr>
        <w:tc>
          <w:tcPr>
            <w:tcW w:w="2155" w:type="dxa"/>
            <w:gridSpan w:val="2"/>
            <w:tcBorders>
              <w:top w:val="single" w:sz="4" w:space="0" w:color="auto"/>
              <w:bottom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EFF4A" w14:textId="3A049299" w:rsidR="00A20D0A" w:rsidRPr="00FE4211" w:rsidRDefault="00E52BC8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对</w:t>
            </w:r>
            <w:r w:rsidR="00A20D0A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领导</w:t>
            </w:r>
            <w:r w:rsidR="00D84A8A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企业/行业</w:t>
            </w:r>
          </w:p>
          <w:p w14:paraId="456F28C3" w14:textId="547B95CF" w:rsidR="00A20D0A" w:rsidRPr="00FE4211" w:rsidRDefault="00D84A8A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营养健康行动</w:t>
            </w:r>
            <w:r w:rsidR="00A20D0A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方面</w:t>
            </w:r>
          </w:p>
          <w:p w14:paraId="1DB3B933" w14:textId="77777777" w:rsidR="00A20D0A" w:rsidRPr="00FE4211" w:rsidRDefault="00D84A8A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取得</w:t>
            </w:r>
            <w:r w:rsidR="00993921"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何种</w:t>
            </w: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突出成绩</w:t>
            </w:r>
          </w:p>
          <w:p w14:paraId="1B4EDAA9" w14:textId="47AEF32C" w:rsidR="00283AFC" w:rsidRPr="00FE4211" w:rsidRDefault="00E52BC8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（可附页说明）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734D3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283AFC" w:rsidRPr="00FE4211" w14:paraId="40AE07D5" w14:textId="77777777" w:rsidTr="00767672">
        <w:trPr>
          <w:trHeight w:val="1381"/>
        </w:trPr>
        <w:tc>
          <w:tcPr>
            <w:tcW w:w="2155" w:type="dxa"/>
            <w:gridSpan w:val="2"/>
            <w:tcBorders>
              <w:top w:val="single" w:sz="4" w:space="0" w:color="auto"/>
              <w:bottom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380DE" w14:textId="77777777" w:rsidR="00283AFC" w:rsidRPr="00FE4211" w:rsidRDefault="00E52BC8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lastRenderedPageBreak/>
              <w:t>何时何地受过何种奖励（可附页说明）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3A502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283AFC" w:rsidRPr="00FE4211" w14:paraId="1FE62EEE" w14:textId="77777777" w:rsidTr="00C96A7D">
        <w:trPr>
          <w:trHeight w:val="1750"/>
        </w:trPr>
        <w:tc>
          <w:tcPr>
            <w:tcW w:w="215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6F4281" w14:textId="77777777" w:rsidR="00283AFC" w:rsidRPr="00FE4211" w:rsidRDefault="00E52BC8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有何发明、著作、学术论文，发表时间、发表刊物名称（可附页说明）</w:t>
            </w:r>
          </w:p>
        </w:tc>
        <w:tc>
          <w:tcPr>
            <w:tcW w:w="6804" w:type="dxa"/>
            <w:gridSpan w:val="11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573DAF" w14:textId="77777777" w:rsidR="00283AFC" w:rsidRPr="00FE4211" w:rsidRDefault="00283AFC" w:rsidP="000D23DE">
            <w:pPr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  <w:tr w:rsidR="00283AFC" w:rsidRPr="00FE4211" w14:paraId="0C04AFFB" w14:textId="77777777" w:rsidTr="00C96A7D">
        <w:trPr>
          <w:trHeight w:val="1605"/>
        </w:trPr>
        <w:tc>
          <w:tcPr>
            <w:tcW w:w="2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A31775" w14:textId="77777777" w:rsidR="00283AFC" w:rsidRPr="00FE4211" w:rsidRDefault="00E52BC8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所在单位推荐意见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7C9C7" w14:textId="77777777" w:rsidR="00283AFC" w:rsidRPr="00FE4211" w:rsidRDefault="00283AFC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  <w:p w14:paraId="4694D52C" w14:textId="77777777" w:rsidR="00283AFC" w:rsidRPr="00FE4211" w:rsidRDefault="00E52BC8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（盖章）</w:t>
            </w:r>
          </w:p>
          <w:p w14:paraId="56C2D8D1" w14:textId="77777777" w:rsidR="00283AFC" w:rsidRPr="00FE4211" w:rsidRDefault="00E52BC8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283AFC" w:rsidRPr="00FE4211" w14:paraId="2EA9E953" w14:textId="77777777" w:rsidTr="00C96A7D">
        <w:trPr>
          <w:trHeight w:val="2130"/>
        </w:trPr>
        <w:tc>
          <w:tcPr>
            <w:tcW w:w="2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DFF2CC" w14:textId="77777777" w:rsidR="00283AFC" w:rsidRPr="00FE4211" w:rsidRDefault="00E52BC8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各省、自治区、直辖市、计划单列市食品工业协会（食品办），各专业委员会（分会）推荐意见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7241F1" w14:textId="77777777" w:rsidR="00283AFC" w:rsidRPr="00FE4211" w:rsidRDefault="00E52BC8" w:rsidP="000D23DE">
            <w:pPr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联系人：</w:t>
            </w:r>
          </w:p>
          <w:p w14:paraId="76589F7A" w14:textId="77777777" w:rsidR="00283AFC" w:rsidRPr="00FE4211" w:rsidRDefault="00E52BC8" w:rsidP="000D23DE">
            <w:pPr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电话：</w:t>
            </w:r>
          </w:p>
          <w:p w14:paraId="40EAFEEF" w14:textId="77777777" w:rsidR="00283AFC" w:rsidRPr="00FE4211" w:rsidRDefault="00E52BC8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（盖章）</w:t>
            </w:r>
          </w:p>
          <w:p w14:paraId="1242FB28" w14:textId="77777777" w:rsidR="00283AFC" w:rsidRPr="00FE4211" w:rsidRDefault="00E52BC8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283AFC" w:rsidRPr="00FE4211" w14:paraId="438A314A" w14:textId="77777777" w:rsidTr="00C96A7D">
        <w:trPr>
          <w:trHeight w:val="1135"/>
        </w:trPr>
        <w:tc>
          <w:tcPr>
            <w:tcW w:w="2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68ED0B" w14:textId="77777777" w:rsidR="00283AFC" w:rsidRPr="00FE4211" w:rsidRDefault="00E52BC8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工作委员会秘书处初审意见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A9B4F" w14:textId="77777777" w:rsidR="00283AFC" w:rsidRPr="00FE4211" w:rsidRDefault="00283AFC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  <w:p w14:paraId="7204F725" w14:textId="77777777" w:rsidR="00283AFC" w:rsidRPr="00FE4211" w:rsidRDefault="00E52BC8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283AFC" w:rsidRPr="00FE4211" w14:paraId="2B4D3AA6" w14:textId="77777777" w:rsidTr="00C96A7D">
        <w:trPr>
          <w:trHeight w:val="1050"/>
        </w:trPr>
        <w:tc>
          <w:tcPr>
            <w:tcW w:w="2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91BE9F" w14:textId="77777777" w:rsidR="00283AFC" w:rsidRPr="00FE4211" w:rsidRDefault="00E52BC8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专家委员会审核意见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AB254" w14:textId="77777777" w:rsidR="00283AFC" w:rsidRPr="00FE4211" w:rsidRDefault="00283AFC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  <w:p w14:paraId="55A80ED1" w14:textId="77777777" w:rsidR="00283AFC" w:rsidRPr="00FE4211" w:rsidRDefault="00E52BC8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283AFC" w:rsidRPr="00FE4211" w14:paraId="14ACEFA9" w14:textId="77777777" w:rsidTr="00C96A7D">
        <w:trPr>
          <w:trHeight w:val="1170"/>
        </w:trPr>
        <w:tc>
          <w:tcPr>
            <w:tcW w:w="2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FBA29" w14:textId="77777777" w:rsidR="00283AFC" w:rsidRPr="00FE4211" w:rsidRDefault="00E52BC8" w:rsidP="000D23DE">
            <w:pPr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工作委员会审定意见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259826" w14:textId="77777777" w:rsidR="00283AFC" w:rsidRPr="00FE4211" w:rsidRDefault="00283AFC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  <w:p w14:paraId="354AE12B" w14:textId="77777777" w:rsidR="00283AFC" w:rsidRPr="00FE4211" w:rsidRDefault="00E52BC8" w:rsidP="000D23DE">
            <w:pPr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FE4211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</w:tbl>
    <w:p w14:paraId="4972F358" w14:textId="77777777" w:rsidR="00283AFC" w:rsidRPr="00FE4211" w:rsidRDefault="00283AFC">
      <w:pPr>
        <w:rPr>
          <w:rFonts w:asciiTheme="minorEastAsia" w:eastAsiaTheme="minorEastAsia" w:hAnsiTheme="minorEastAsia"/>
        </w:rPr>
      </w:pPr>
    </w:p>
    <w:sectPr w:rsidR="00283AFC" w:rsidRPr="00FE4211">
      <w:footerReference w:type="even" r:id="rId7"/>
      <w:footerReference w:type="default" r:id="rId8"/>
      <w:endnotePr>
        <w:numFmt w:val="decimal"/>
      </w:endnotePr>
      <w:pgSz w:w="11907" w:h="16840"/>
      <w:pgMar w:top="1984" w:right="1531" w:bottom="1984" w:left="1531" w:header="851" w:footer="680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31E7" w14:textId="77777777" w:rsidR="00E42501" w:rsidRDefault="00E42501">
      <w:r>
        <w:separator/>
      </w:r>
    </w:p>
  </w:endnote>
  <w:endnote w:type="continuationSeparator" w:id="0">
    <w:p w14:paraId="63B31BC5" w14:textId="77777777" w:rsidR="00E42501" w:rsidRDefault="00E42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FB034" w14:textId="77777777" w:rsidR="00283AFC" w:rsidRDefault="00E52BC8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14:paraId="57278A63" w14:textId="77777777" w:rsidR="00283AFC" w:rsidRDefault="00283AF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5694536"/>
      <w:docPartObj>
        <w:docPartGallery w:val="Page Numbers (Bottom of Page)"/>
        <w:docPartUnique/>
      </w:docPartObj>
    </w:sdtPr>
    <w:sdtContent>
      <w:p w14:paraId="35855C26" w14:textId="51199B9F" w:rsidR="00281574" w:rsidRDefault="0028157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9464DCA" w14:textId="280A7DB5" w:rsidR="00283AFC" w:rsidRDefault="00283AF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27208" w14:textId="77777777" w:rsidR="00E42501" w:rsidRDefault="00E42501">
      <w:r>
        <w:separator/>
      </w:r>
    </w:p>
  </w:footnote>
  <w:footnote w:type="continuationSeparator" w:id="0">
    <w:p w14:paraId="3C53870A" w14:textId="77777777" w:rsidR="00E42501" w:rsidRDefault="00E42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2304060"/>
    <w:rsid w:val="0004235F"/>
    <w:rsid w:val="000939C8"/>
    <w:rsid w:val="000D23DE"/>
    <w:rsid w:val="001460FF"/>
    <w:rsid w:val="001C7283"/>
    <w:rsid w:val="0023014C"/>
    <w:rsid w:val="00281574"/>
    <w:rsid w:val="00283AFC"/>
    <w:rsid w:val="002A2C97"/>
    <w:rsid w:val="002B20BB"/>
    <w:rsid w:val="002E69E7"/>
    <w:rsid w:val="002E783D"/>
    <w:rsid w:val="00303923"/>
    <w:rsid w:val="003446B1"/>
    <w:rsid w:val="00387021"/>
    <w:rsid w:val="00496C75"/>
    <w:rsid w:val="00540FF6"/>
    <w:rsid w:val="00581268"/>
    <w:rsid w:val="005E22CA"/>
    <w:rsid w:val="0060495E"/>
    <w:rsid w:val="0060517B"/>
    <w:rsid w:val="00631CE1"/>
    <w:rsid w:val="006A1776"/>
    <w:rsid w:val="006E718F"/>
    <w:rsid w:val="007542E0"/>
    <w:rsid w:val="00767672"/>
    <w:rsid w:val="007804F1"/>
    <w:rsid w:val="008A5FED"/>
    <w:rsid w:val="008E42CA"/>
    <w:rsid w:val="00905C89"/>
    <w:rsid w:val="0091224A"/>
    <w:rsid w:val="0092291E"/>
    <w:rsid w:val="00993921"/>
    <w:rsid w:val="009C0DC5"/>
    <w:rsid w:val="009F4968"/>
    <w:rsid w:val="00A15C6E"/>
    <w:rsid w:val="00A20D0A"/>
    <w:rsid w:val="00A96005"/>
    <w:rsid w:val="00AC488B"/>
    <w:rsid w:val="00AD46CF"/>
    <w:rsid w:val="00B95A53"/>
    <w:rsid w:val="00BC1BCB"/>
    <w:rsid w:val="00BE49B7"/>
    <w:rsid w:val="00C06C44"/>
    <w:rsid w:val="00C26026"/>
    <w:rsid w:val="00C77AFA"/>
    <w:rsid w:val="00C96A7D"/>
    <w:rsid w:val="00D646E2"/>
    <w:rsid w:val="00D84A8A"/>
    <w:rsid w:val="00DC6231"/>
    <w:rsid w:val="00DE451A"/>
    <w:rsid w:val="00DF2A3B"/>
    <w:rsid w:val="00DF4881"/>
    <w:rsid w:val="00E42501"/>
    <w:rsid w:val="00E52BC8"/>
    <w:rsid w:val="00EB27AE"/>
    <w:rsid w:val="00F0151C"/>
    <w:rsid w:val="00F22CDA"/>
    <w:rsid w:val="00F91D07"/>
    <w:rsid w:val="00FE4211"/>
    <w:rsid w:val="02384710"/>
    <w:rsid w:val="0A876E4C"/>
    <w:rsid w:val="0C80145A"/>
    <w:rsid w:val="0F1C6495"/>
    <w:rsid w:val="1AE6196C"/>
    <w:rsid w:val="22304060"/>
    <w:rsid w:val="252E63EA"/>
    <w:rsid w:val="27AF3E96"/>
    <w:rsid w:val="27C22E19"/>
    <w:rsid w:val="30E31097"/>
    <w:rsid w:val="383270EA"/>
    <w:rsid w:val="3D856467"/>
    <w:rsid w:val="436607CA"/>
    <w:rsid w:val="4B0B5028"/>
    <w:rsid w:val="563D5BDD"/>
    <w:rsid w:val="688D02FE"/>
    <w:rsid w:val="69EB658A"/>
    <w:rsid w:val="6A935974"/>
    <w:rsid w:val="6B276752"/>
    <w:rsid w:val="6D535020"/>
    <w:rsid w:val="6ED5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872DAB"/>
  <w15:docId w15:val="{FEA6290D-7AEE-4938-A698-D7CA91F2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</w:style>
  <w:style w:type="paragraph" w:styleId="a6">
    <w:name w:val="header"/>
    <w:basedOn w:val="a"/>
    <w:link w:val="a7"/>
    <w:rsid w:val="00E52B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E52BC8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815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nfia_kjb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3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cnfia_kjb</dc:creator>
  <cp:lastModifiedBy>xiansheng chen</cp:lastModifiedBy>
  <cp:revision>2</cp:revision>
  <dcterms:created xsi:type="dcterms:W3CDTF">2023-10-18T05:32:00Z</dcterms:created>
  <dcterms:modified xsi:type="dcterms:W3CDTF">2023-10-18T05:32:00Z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D21F73F5AB8B4904B3426D052BCC8715</vt:lpwstr>
  </property>
</Properties>
</file>